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A6" w:rsidRDefault="00345BA6" w:rsidP="00345BA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职业资格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345BA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345BA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45BA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职业资格证书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45BA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345BA6" w:rsidRDefault="00345BA6" w:rsidP="00D973A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345BA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345BA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345BA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45BA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BA6" w:rsidRDefault="00345BA6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45BA6" w:rsidRDefault="00345BA6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345BA6" w:rsidRPr="00AE6137" w:rsidRDefault="00345BA6" w:rsidP="00E11952">
      <w:pPr>
        <w:rPr>
          <w:rFonts w:cs="Times New Roman"/>
        </w:rPr>
      </w:pPr>
    </w:p>
    <w:p w:rsidR="00345BA6" w:rsidRPr="00E70D26" w:rsidRDefault="00345BA6" w:rsidP="00E11952">
      <w:pPr>
        <w:rPr>
          <w:rFonts w:cs="Times New Roman"/>
        </w:rPr>
      </w:pPr>
    </w:p>
    <w:p w:rsidR="00345BA6" w:rsidRPr="00E11952" w:rsidRDefault="00345BA6">
      <w:pPr>
        <w:rPr>
          <w:rFonts w:cs="Times New Roman"/>
        </w:rPr>
      </w:pPr>
    </w:p>
    <w:sectPr w:rsidR="00345BA6" w:rsidRPr="00E1195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BA6" w:rsidRDefault="00345BA6" w:rsidP="00E1195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45BA6" w:rsidRDefault="00345BA6" w:rsidP="00E1195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BA6" w:rsidRDefault="00345BA6" w:rsidP="00E1195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45BA6" w:rsidRDefault="00345BA6" w:rsidP="00E1195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2C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6E41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5BA6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5875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02CB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36E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79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6137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5FA"/>
    <w:rsid w:val="00C25FF3"/>
    <w:rsid w:val="00C2669C"/>
    <w:rsid w:val="00C27833"/>
    <w:rsid w:val="00C306D9"/>
    <w:rsid w:val="00C347B5"/>
    <w:rsid w:val="00C348F2"/>
    <w:rsid w:val="00C34C94"/>
    <w:rsid w:val="00C37818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973A7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DF508F"/>
    <w:rsid w:val="00E009B9"/>
    <w:rsid w:val="00E022AD"/>
    <w:rsid w:val="00E03FCE"/>
    <w:rsid w:val="00E10B08"/>
    <w:rsid w:val="00E11952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0D26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136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5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1195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195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1195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19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9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85</Words>
  <Characters>488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2018-07-21T11:27:00Z</dcterms:created>
  <dcterms:modified xsi:type="dcterms:W3CDTF">2018-08-04T05:52:00Z</dcterms:modified>
</cp:coreProperties>
</file>